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7F2E" w14:textId="77777777" w:rsidR="0026066D" w:rsidRDefault="0026066D" w:rsidP="002606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Alice MARYOT</w:t>
      </w:r>
      <w:r>
        <w:rPr>
          <w:rFonts w:ascii="Times New Roman" w:hAnsi="Times New Roman" w:cs="Times New Roman"/>
        </w:rPr>
        <w:t xml:space="preserve">        (fl.1484)</w:t>
      </w:r>
    </w:p>
    <w:p w14:paraId="5AA80849" w14:textId="77777777" w:rsidR="0026066D" w:rsidRDefault="0026066D" w:rsidP="0026066D">
      <w:pPr>
        <w:jc w:val="both"/>
        <w:rPr>
          <w:rFonts w:ascii="Times New Roman" w:hAnsi="Times New Roman" w:cs="Times New Roman"/>
        </w:rPr>
      </w:pPr>
    </w:p>
    <w:p w14:paraId="7B52CD08" w14:textId="77777777" w:rsidR="0026066D" w:rsidRDefault="0026066D" w:rsidP="0026066D">
      <w:pPr>
        <w:jc w:val="both"/>
        <w:rPr>
          <w:rFonts w:ascii="Times New Roman" w:hAnsi="Times New Roman" w:cs="Times New Roman"/>
        </w:rPr>
      </w:pPr>
    </w:p>
    <w:p w14:paraId="3290970E" w14:textId="77777777" w:rsidR="0026066D" w:rsidRDefault="0026066D" w:rsidP="002606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John(q.v.).</w:t>
      </w:r>
    </w:p>
    <w:p w14:paraId="6FFFC455" w14:textId="77777777" w:rsidR="0026066D" w:rsidRDefault="0026066D" w:rsidP="002606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21BDF53" w14:textId="77777777" w:rsidR="0026066D" w:rsidRDefault="0026066D" w:rsidP="0026066D">
      <w:pPr>
        <w:jc w:val="both"/>
        <w:rPr>
          <w:rFonts w:ascii="Times New Roman" w:hAnsi="Times New Roman" w:cs="Times New Roman"/>
        </w:rPr>
      </w:pPr>
    </w:p>
    <w:p w14:paraId="4253431A" w14:textId="77777777" w:rsidR="0026066D" w:rsidRDefault="0026066D" w:rsidP="0026066D">
      <w:pPr>
        <w:jc w:val="both"/>
        <w:rPr>
          <w:rFonts w:ascii="Times New Roman" w:hAnsi="Times New Roman" w:cs="Times New Roman"/>
        </w:rPr>
      </w:pPr>
    </w:p>
    <w:p w14:paraId="0F420F05" w14:textId="77777777" w:rsidR="0026066D" w:rsidRDefault="0026066D" w:rsidP="002606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They made a plaint of debt against William Plomer of Great Worlingham,</w:t>
      </w:r>
    </w:p>
    <w:p w14:paraId="7446ECBC" w14:textId="77777777" w:rsidR="0026066D" w:rsidRDefault="0026066D" w:rsidP="002606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Suffolk(q.v.) and Thomas Drory of Wilby(q.v.).   (ibid.)</w:t>
      </w:r>
    </w:p>
    <w:p w14:paraId="5FF4D1CB" w14:textId="77777777" w:rsidR="0026066D" w:rsidRDefault="0026066D" w:rsidP="0026066D">
      <w:pPr>
        <w:jc w:val="both"/>
        <w:rPr>
          <w:rFonts w:ascii="Times New Roman" w:hAnsi="Times New Roman" w:cs="Times New Roman"/>
        </w:rPr>
      </w:pPr>
    </w:p>
    <w:p w14:paraId="4E214F5B" w14:textId="77777777" w:rsidR="0026066D" w:rsidRDefault="0026066D" w:rsidP="0026066D">
      <w:pPr>
        <w:jc w:val="both"/>
        <w:rPr>
          <w:rFonts w:ascii="Times New Roman" w:hAnsi="Times New Roman" w:cs="Times New Roman"/>
        </w:rPr>
      </w:pPr>
    </w:p>
    <w:p w14:paraId="6EEE4480" w14:textId="77777777" w:rsidR="0026066D" w:rsidRDefault="0026066D" w:rsidP="002606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April 2018</w:t>
      </w:r>
    </w:p>
    <w:p w14:paraId="5EF02FDA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8978F" w14:textId="77777777" w:rsidR="00D05BFA" w:rsidRDefault="00D05BFA" w:rsidP="00086E2C">
      <w:r>
        <w:separator/>
      </w:r>
    </w:p>
  </w:endnote>
  <w:endnote w:type="continuationSeparator" w:id="0">
    <w:p w14:paraId="731D6FE7" w14:textId="77777777" w:rsidR="00D05BFA" w:rsidRDefault="00D05BFA" w:rsidP="0008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4362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1E05A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D23A6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B1AE0" w14:textId="77777777" w:rsidR="00D05BFA" w:rsidRDefault="00D05BFA" w:rsidP="00086E2C">
      <w:r>
        <w:separator/>
      </w:r>
    </w:p>
  </w:footnote>
  <w:footnote w:type="continuationSeparator" w:id="0">
    <w:p w14:paraId="5FB078D6" w14:textId="77777777" w:rsidR="00D05BFA" w:rsidRDefault="00D05BFA" w:rsidP="00086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EB750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7E2CC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3C20B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66D"/>
    <w:rsid w:val="00086E2C"/>
    <w:rsid w:val="000A2E7A"/>
    <w:rsid w:val="002244B7"/>
    <w:rsid w:val="0026066D"/>
    <w:rsid w:val="00314D94"/>
    <w:rsid w:val="005435B9"/>
    <w:rsid w:val="00617568"/>
    <w:rsid w:val="006E68FA"/>
    <w:rsid w:val="008E56AD"/>
    <w:rsid w:val="00AF65CA"/>
    <w:rsid w:val="00C67B0B"/>
    <w:rsid w:val="00D05BFA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70661"/>
  <w15:chartTrackingRefBased/>
  <w15:docId w15:val="{A2D7DB37-CEED-4F95-A7D0-917F01B0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66D"/>
    <w:pPr>
      <w:spacing w:after="0" w:line="240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AF65CA"/>
    <w:pPr>
      <w:spacing w:after="0" w:line="240" w:lineRule="auto"/>
    </w:pPr>
    <w:rPr>
      <w:rFonts w:ascii="Times New Roman" w:hAnsi="Times New Roman"/>
    </w:rPr>
  </w:style>
  <w:style w:type="character" w:styleId="Hyperlink">
    <w:name w:val="Hyperlink"/>
    <w:basedOn w:val="DefaultParagraphFont"/>
    <w:unhideWhenUsed/>
    <w:rsid w:val="002606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2026-06-01T10:55:00Z</dcterms:created>
  <dcterms:modified xsi:type="dcterms:W3CDTF">2026-06-01T10:55:00Z</dcterms:modified>
</cp:coreProperties>
</file>